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23BFD" w:rsidRDefault="009C2FB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29" w:history="1">
        <w:r w:rsidR="00B23BFD" w:rsidRPr="0007394E">
          <w:rPr>
            <w:rStyle w:val="aa"/>
          </w:rPr>
          <w:t>IPV6-UDP-MIB</w:t>
        </w:r>
        <w:r w:rsidR="00B23BFD">
          <w:rPr>
            <w:webHidden/>
          </w:rPr>
          <w:tab/>
        </w:r>
        <w:r w:rsidR="00B23BFD">
          <w:rPr>
            <w:webHidden/>
          </w:rPr>
          <w:fldChar w:fldCharType="begin"/>
        </w:r>
        <w:r w:rsidR="00B23BFD">
          <w:rPr>
            <w:webHidden/>
          </w:rPr>
          <w:instrText xml:space="preserve"> PAGEREF _Toc94098829 \h </w:instrText>
        </w:r>
        <w:r w:rsidR="00B23BFD">
          <w:rPr>
            <w:webHidden/>
          </w:rPr>
        </w:r>
        <w:r w:rsidR="00B23BFD">
          <w:rPr>
            <w:webHidden/>
          </w:rPr>
          <w:fldChar w:fldCharType="separate"/>
        </w:r>
        <w:r w:rsidR="00B23BFD">
          <w:rPr>
            <w:webHidden/>
          </w:rPr>
          <w:t>2</w:t>
        </w:r>
        <w:r w:rsidR="00B23BFD">
          <w:rPr>
            <w:webHidden/>
          </w:rPr>
          <w:fldChar w:fldCharType="end"/>
        </w:r>
      </w:hyperlink>
    </w:p>
    <w:p w:rsidR="00B23BFD" w:rsidRDefault="00B23BF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30" w:history="1">
        <w:r w:rsidRPr="0007394E">
          <w:rPr>
            <w:rStyle w:val="aa"/>
          </w:rPr>
          <w:t>ipv6UdpTable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C2FB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32925" w:rsidRPr="00232925" w:rsidRDefault="00232925" w:rsidP="00232925">
      <w:pPr>
        <w:pStyle w:val="1"/>
        <w:tabs>
          <w:tab w:val="num" w:pos="432"/>
        </w:tabs>
        <w:ind w:left="432" w:hanging="432"/>
        <w:jc w:val="both"/>
      </w:pPr>
      <w:bookmarkStart w:id="1" w:name="_Toc397420278"/>
      <w:bookmarkStart w:id="2" w:name="_Toc94098829"/>
      <w:r w:rsidRPr="00232925">
        <w:rPr>
          <w:rFonts w:hint="eastAsia"/>
        </w:rPr>
        <w:lastRenderedPageBreak/>
        <w:t>IPV6-</w:t>
      </w:r>
      <w:r>
        <w:t>UDP</w:t>
      </w:r>
      <w:r>
        <w:rPr>
          <w:rFonts w:hint="eastAsia"/>
        </w:rPr>
        <w:t>-</w:t>
      </w:r>
      <w:r w:rsidRPr="00232925">
        <w:t>MIB</w:t>
      </w:r>
      <w:bookmarkEnd w:id="1"/>
      <w:bookmarkEnd w:id="2"/>
    </w:p>
    <w:p w:rsidR="00232925" w:rsidRPr="004378AC" w:rsidRDefault="00232925" w:rsidP="0023292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279"/>
      <w:bookmarkStart w:id="4" w:name="_Toc323197536"/>
      <w:bookmarkStart w:id="5" w:name="_Toc94098830"/>
      <w:r w:rsidRPr="004378AC">
        <w:t>ipv6UdpTable</w:t>
      </w:r>
      <w:bookmarkEnd w:id="3"/>
      <w:bookmarkEnd w:id="5"/>
      <w:r w:rsidRPr="004378AC">
        <w:t xml:space="preserve"> </w:t>
      </w:r>
      <w:bookmarkEnd w:id="4"/>
    </w:p>
    <w:p w:rsidR="00232925" w:rsidRPr="004378AC" w:rsidRDefault="00232925" w:rsidP="00232925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1.3.6.1.2.1.7.6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947"/>
        <w:gridCol w:w="2933"/>
      </w:tblGrid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ipv6UdpLocalAddress (1.3.6.1.2.1.7.6.1.1)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ipv6UdpLocalPort (1.3.6.1.2.1.7.6.1.2)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ipv6UdpIfIndex (1.3.6.1.2.1.7.6.1.3)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C65EEE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6D0" w:rsidRDefault="000876D0">
      <w:r>
        <w:separator/>
      </w:r>
    </w:p>
  </w:endnote>
  <w:endnote w:type="continuationSeparator" w:id="0">
    <w:p w:rsidR="000876D0" w:rsidRDefault="0008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C2FB1">
      <w:fldChar w:fldCharType="begin"/>
    </w:r>
    <w:r>
      <w:instrText>PAGE</w:instrText>
    </w:r>
    <w:r w:rsidR="009C2FB1">
      <w:fldChar w:fldCharType="separate"/>
    </w:r>
    <w:r w:rsidR="00B23BFD">
      <w:rPr>
        <w:noProof/>
      </w:rPr>
      <w:t>1</w:t>
    </w:r>
    <w:r w:rsidR="009C2FB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23BFD">
      <w:fldChar w:fldCharType="begin"/>
    </w:r>
    <w:r w:rsidR="00B23BFD">
      <w:instrText xml:space="preserve"> NUMPAGES  \* Arabic  \* MERGEFORMAT </w:instrText>
    </w:r>
    <w:r w:rsidR="00B23BFD">
      <w:fldChar w:fldCharType="separate"/>
    </w:r>
    <w:r w:rsidR="00B23BFD">
      <w:rPr>
        <w:noProof/>
      </w:rPr>
      <w:t>2</w:t>
    </w:r>
    <w:r w:rsidR="00B23BFD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6D0" w:rsidRDefault="000876D0">
      <w:r>
        <w:separator/>
      </w:r>
    </w:p>
  </w:footnote>
  <w:footnote w:type="continuationSeparator" w:id="0">
    <w:p w:rsidR="000876D0" w:rsidRDefault="00087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32925" w:rsidRPr="00232925">
      <w:t xml:space="preserve"> IPV6-UDP-MIB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876D0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925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2FB1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3BFD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65EEE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3292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329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329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3292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3292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3292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3292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232925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0A292-39B1-4FF1-AADB-85737A72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58</Words>
  <Characters>451</Characters>
  <Application>Microsoft Office Word</Application>
  <DocSecurity>0</DocSecurity>
  <Lines>41</Lines>
  <Paragraphs>36</Paragraphs>
  <ScaleCrop>false</ScaleCrop>
  <Company/>
  <LinksUpToDate>false</LinksUpToDate>
  <CharactersWithSpaces>473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2022-01-26T06:07:00Z</dcterms:modified>
</cp:coreProperties>
</file>